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977C9">
      <w:pPr>
        <w:jc w:val="center"/>
        <w:rPr>
          <w:rFonts w:hint="default" w:ascii="黑体" w:eastAsia="黑体"/>
          <w:sz w:val="44"/>
          <w:szCs w:val="44"/>
          <w:lang w:val="en-US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售后服务方案</w:t>
      </w:r>
      <w:bookmarkStart w:id="0" w:name="_GoBack"/>
      <w:bookmarkEnd w:id="0"/>
    </w:p>
    <w:p w14:paraId="5895B709">
      <w:pPr>
        <w:jc w:val="center"/>
        <w:rPr>
          <w:rFonts w:hint="default" w:ascii="仿宋" w:eastAsia="仿宋"/>
          <w:sz w:val="30"/>
          <w:szCs w:val="30"/>
          <w:lang w:val="en-US" w:eastAsia="zh-CN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格式自理</w:t>
      </w:r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0D457C23"/>
    <w:rsid w:val="16DF3A3C"/>
    <w:rsid w:val="197F2057"/>
    <w:rsid w:val="1F7378F4"/>
    <w:rsid w:val="4AB84386"/>
    <w:rsid w:val="50B00C2E"/>
    <w:rsid w:val="65566895"/>
    <w:rsid w:val="667C3A13"/>
    <w:rsid w:val="68927AB5"/>
    <w:rsid w:val="68C676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14</Words>
  <Characters>14</Characters>
  <Lines>2</Lines>
  <Paragraphs>2</Paragraphs>
  <TotalTime>4</TotalTime>
  <ScaleCrop>false</ScaleCrop>
  <LinksUpToDate>false</LinksUpToDate>
  <CharactersWithSpaces>14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吖.卟乖</cp:lastModifiedBy>
  <dcterms:modified xsi:type="dcterms:W3CDTF">2026-04-30T03:46:59Z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eyJoZGlkIjoiYTVjODRkMjJkYjlmNDNjNDE4MGRjODQ4YmY3ODdlYjAiLCJ1c2VySWQiOiI0NDU4OTI1NTUifQ==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817A47A9B1C04FDE8F7703C4AC0DA3A6_13</vt:lpwstr>
  </property>
</Properties>
</file>